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296B87" w:rsidRPr="00296B87" w:rsidTr="00A62163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296B87" w:rsidRPr="00BA7431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560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Εξωτερικός σκληρός δίσκος</w:t>
            </w:r>
            <w:r w:rsidRPr="0055607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CPV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56074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30233100-2</w:t>
            </w:r>
            <w:r w:rsidRPr="00BA7431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 xml:space="preserve">, </w:t>
            </w:r>
            <w:r w:rsidRPr="00556074"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  <w:t>Μονάδες αποθήκευσης δεδομένων ηλεκτρονικών υπολογιστών</w:t>
            </w:r>
            <w:r w:rsidRPr="00BA743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296B87" w:rsidRPr="008D329F" w:rsidTr="00A62163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296B87" w:rsidRPr="008D329F" w:rsidTr="00A62163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296B87" w:rsidRPr="008D329F" w:rsidTr="00A62163">
        <w:trPr>
          <w:trHeight w:val="330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96B87" w:rsidRPr="008D329F" w:rsidTr="00A62163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B87" w:rsidRPr="00556074" w:rsidRDefault="00296B87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60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Εξωτερικός σκληρός δίσκος: SSD 2.5''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96B87" w:rsidRPr="007D584D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296B87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96B87" w:rsidRPr="00556074" w:rsidRDefault="00296B87" w:rsidP="00A62163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56074">
              <w:rPr>
                <w:rFonts w:ascii="Tahoma" w:hAnsi="Tahoma" w:cs="Tahoma"/>
                <w:sz w:val="18"/>
                <w:szCs w:val="18"/>
                <w:lang w:val="el-GR" w:eastAsia="el-GR"/>
              </w:rPr>
              <w:t>Χωρητικότητα: 2TB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96B87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296B87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96B87" w:rsidRPr="00556074" w:rsidRDefault="00296B87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56074">
              <w:rPr>
                <w:rFonts w:ascii="Tahoma" w:hAnsi="Tahoma" w:cs="Tahoma"/>
                <w:sz w:val="18"/>
                <w:szCs w:val="18"/>
                <w:lang w:val="el-GR" w:eastAsia="el-GR"/>
              </w:rPr>
              <w:t>Τεχνολογία: USB 3.0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96B87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296B87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96B87" w:rsidRPr="00556074" w:rsidRDefault="00296B87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55607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96B87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296B87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96B87" w:rsidRPr="00556074" w:rsidRDefault="00296B87" w:rsidP="00A62163">
            <w:pPr>
              <w:suppressAutoHyphens w:val="0"/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Εγγύηση: </w:t>
            </w:r>
            <w:r w:rsidRPr="005408CE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≥ </w:t>
            </w: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 ετών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96B87" w:rsidRPr="008D329F" w:rsidTr="00A62163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96B87" w:rsidRPr="00FA7FA0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296B87" w:rsidRPr="008D329F" w:rsidRDefault="00296B87" w:rsidP="00A6216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EC68F7" w:rsidRDefault="00EC68F7">
      <w:bookmarkStart w:id="0" w:name="_GoBack"/>
      <w:bookmarkEnd w:id="0"/>
    </w:p>
    <w:sectPr w:rsidR="00EC68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B2D"/>
    <w:rsid w:val="00012B2D"/>
    <w:rsid w:val="00296B87"/>
    <w:rsid w:val="00EC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3A7C68-ED67-431A-A492-3E2101E2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B87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8A6690C4</Template>
  <TotalTime>0</TotalTime>
  <Pages>1</Pages>
  <Words>62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2025-10-30T12:27:00Z</dcterms:created>
  <dcterms:modified xsi:type="dcterms:W3CDTF">2025-10-30T12:27:00Z</dcterms:modified>
</cp:coreProperties>
</file>